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F2D05" w14:textId="77777777" w:rsidR="00597639" w:rsidRDefault="00597639" w:rsidP="00597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DEKON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7EE5C4" w14:textId="77777777" w:rsidR="00597639" w:rsidRDefault="00597639" w:rsidP="00597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Northampton. Plumber.</w:t>
      </w:r>
    </w:p>
    <w:p w14:paraId="0C417EF3" w14:textId="77777777" w:rsidR="00597639" w:rsidRDefault="00597639" w:rsidP="00597639">
      <w:pPr>
        <w:rPr>
          <w:rFonts w:ascii="Times New Roman" w:hAnsi="Times New Roman" w:cs="Times New Roman"/>
        </w:rPr>
      </w:pPr>
    </w:p>
    <w:p w14:paraId="47AFF596" w14:textId="77777777" w:rsidR="00597639" w:rsidRDefault="00597639" w:rsidP="00597639">
      <w:pPr>
        <w:rPr>
          <w:rFonts w:ascii="Times New Roman" w:hAnsi="Times New Roman" w:cs="Times New Roman"/>
        </w:rPr>
      </w:pPr>
    </w:p>
    <w:p w14:paraId="446D5601" w14:textId="77777777" w:rsidR="00597639" w:rsidRDefault="00597639" w:rsidP="00597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Pridde</w:t>
      </w:r>
      <w:proofErr w:type="spellEnd"/>
      <w:r>
        <w:rPr>
          <w:rFonts w:ascii="Times New Roman" w:hAnsi="Times New Roman" w:cs="Times New Roman"/>
        </w:rPr>
        <w:t xml:space="preserve"> of Northampton, clerk(q.v.), brought a plaint of debt against </w:t>
      </w:r>
    </w:p>
    <w:p w14:paraId="31894E63" w14:textId="77777777" w:rsidR="00597639" w:rsidRDefault="00597639" w:rsidP="00597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7B9106A0" w14:textId="77777777" w:rsidR="00597639" w:rsidRDefault="00597639" w:rsidP="00597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5B82017" w14:textId="77777777" w:rsidR="00597639" w:rsidRDefault="00597639" w:rsidP="00597639">
      <w:pPr>
        <w:rPr>
          <w:rFonts w:ascii="Times New Roman" w:hAnsi="Times New Roman" w:cs="Times New Roman"/>
        </w:rPr>
      </w:pPr>
    </w:p>
    <w:p w14:paraId="03B3BE7E" w14:textId="77777777" w:rsidR="00597639" w:rsidRDefault="00597639" w:rsidP="00597639">
      <w:pPr>
        <w:rPr>
          <w:rFonts w:ascii="Times New Roman" w:hAnsi="Times New Roman" w:cs="Times New Roman"/>
        </w:rPr>
      </w:pPr>
    </w:p>
    <w:p w14:paraId="219F9ABA" w14:textId="77777777" w:rsidR="00597639" w:rsidRDefault="00597639" w:rsidP="00597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October 2018</w:t>
      </w:r>
    </w:p>
    <w:p w14:paraId="02FF98D5" w14:textId="77777777" w:rsidR="006B2F86" w:rsidRPr="00E71FC3" w:rsidRDefault="005976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09290" w14:textId="77777777" w:rsidR="00597639" w:rsidRDefault="00597639" w:rsidP="00E71FC3">
      <w:r>
        <w:separator/>
      </w:r>
    </w:p>
  </w:endnote>
  <w:endnote w:type="continuationSeparator" w:id="0">
    <w:p w14:paraId="3AE63032" w14:textId="77777777" w:rsidR="00597639" w:rsidRDefault="005976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B45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E6508" w14:textId="77777777" w:rsidR="00597639" w:rsidRDefault="00597639" w:rsidP="00E71FC3">
      <w:r>
        <w:separator/>
      </w:r>
    </w:p>
  </w:footnote>
  <w:footnote w:type="continuationSeparator" w:id="0">
    <w:p w14:paraId="38094082" w14:textId="77777777" w:rsidR="00597639" w:rsidRDefault="005976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639"/>
    <w:rsid w:val="001A7C09"/>
    <w:rsid w:val="00577BD5"/>
    <w:rsid w:val="0059763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3F715"/>
  <w15:chartTrackingRefBased/>
  <w15:docId w15:val="{22AF75B6-C4D8-44B8-87ED-19F3272D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76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976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2018-11-14T21:04:00Z</dcterms:created>
  <dcterms:modified xsi:type="dcterms:W3CDTF">2018-11-14T21:05:00Z</dcterms:modified>
</cp:coreProperties>
</file>